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A58D4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PYKWELL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4DE8D7E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Stonton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E6D165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BF97D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F1C88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3D166B71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024A652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the taxes of a fifteenth and a tenth.</w:t>
      </w:r>
    </w:p>
    <w:p w14:paraId="390D4A37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p.63)</w:t>
      </w:r>
    </w:p>
    <w:p w14:paraId="4DE5032F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80ECB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C7116" w14:textId="77777777" w:rsidR="00D72702" w:rsidRDefault="00D72702" w:rsidP="00D72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60668E67" w14:textId="0D65E110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806E4" w14:textId="77777777" w:rsidR="00D72702" w:rsidRDefault="00D72702" w:rsidP="009139A6">
      <w:r>
        <w:separator/>
      </w:r>
    </w:p>
  </w:endnote>
  <w:endnote w:type="continuationSeparator" w:id="0">
    <w:p w14:paraId="66F49AC2" w14:textId="77777777" w:rsidR="00D72702" w:rsidRDefault="00D727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07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57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D41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200D3" w14:textId="77777777" w:rsidR="00D72702" w:rsidRDefault="00D72702" w:rsidP="009139A6">
      <w:r>
        <w:separator/>
      </w:r>
    </w:p>
  </w:footnote>
  <w:footnote w:type="continuationSeparator" w:id="0">
    <w:p w14:paraId="7987E0B5" w14:textId="77777777" w:rsidR="00D72702" w:rsidRDefault="00D727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12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E28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54A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270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4E729"/>
  <w15:chartTrackingRefBased/>
  <w15:docId w15:val="{EDFFD110-4CED-438B-8697-AB976360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2021-11-01T07:43:00Z</dcterms:created>
  <dcterms:modified xsi:type="dcterms:W3CDTF">2021-11-01T07:43:00Z</dcterms:modified>
</cp:coreProperties>
</file>